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21A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4BA2">
        <w:fldChar w:fldCharType="begin"/>
      </w:r>
      <w:r w:rsidR="00814BA2">
        <w:instrText xml:space="preserve"> DOCPROPERTY  TSG/WGRef  \* MERGEFORMAT </w:instrText>
      </w:r>
      <w:r w:rsidR="00814BA2">
        <w:fldChar w:fldCharType="separate"/>
      </w:r>
      <w:r w:rsidR="003609EF">
        <w:rPr>
          <w:b/>
          <w:noProof/>
          <w:sz w:val="24"/>
        </w:rPr>
        <w:t>SA5</w:t>
      </w:r>
      <w:r w:rsidR="00814B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A2">
        <w:fldChar w:fldCharType="begin"/>
      </w:r>
      <w:r w:rsidR="00814BA2">
        <w:instrText xml:space="preserve"> DOCPROPERTY  MtgSeq  \* MERGEFORMAT </w:instrText>
      </w:r>
      <w:r w:rsidR="00814BA2">
        <w:fldChar w:fldCharType="separate"/>
      </w:r>
      <w:r w:rsidR="00EB09B7" w:rsidRPr="00EB09B7">
        <w:rPr>
          <w:b/>
          <w:noProof/>
          <w:sz w:val="24"/>
        </w:rPr>
        <w:t>150</w:t>
      </w:r>
      <w:r w:rsidR="00814BA2">
        <w:rPr>
          <w:b/>
          <w:noProof/>
          <w:sz w:val="24"/>
        </w:rPr>
        <w:fldChar w:fldCharType="end"/>
      </w:r>
      <w:r w:rsidR="00814BA2">
        <w:fldChar w:fldCharType="begin"/>
      </w:r>
      <w:r w:rsidR="00814BA2">
        <w:instrText xml:space="preserve"> DOCPROPERTY  MtgTitle  \* MERGEFORMAT </w:instrText>
      </w:r>
      <w:r w:rsidR="00814BA2">
        <w:fldChar w:fldCharType="separate"/>
      </w:r>
      <w:r w:rsidR="00814BA2">
        <w:fldChar w:fldCharType="end"/>
      </w:r>
      <w:r>
        <w:rPr>
          <w:b/>
          <w:i/>
          <w:noProof/>
          <w:sz w:val="28"/>
        </w:rPr>
        <w:tab/>
      </w:r>
      <w:r w:rsidR="00814BA2">
        <w:fldChar w:fldCharType="begin"/>
      </w:r>
      <w:r w:rsidR="00814BA2">
        <w:instrText xml:space="preserve"> DOCPROPERTY  Tdoc#  \* MERGEFORMAT </w:instrText>
      </w:r>
      <w:r w:rsidR="00814BA2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F502C9">
        <w:rPr>
          <w:b/>
          <w:i/>
          <w:noProof/>
          <w:sz w:val="28"/>
        </w:rPr>
        <w:t>604</w:t>
      </w:r>
      <w:r w:rsidR="00E13F3D" w:rsidRPr="00E13F3D">
        <w:rPr>
          <w:b/>
          <w:i/>
          <w:noProof/>
          <w:sz w:val="28"/>
        </w:rPr>
        <w:t>8</w:t>
      </w:r>
      <w:r w:rsidR="00814BA2">
        <w:rPr>
          <w:b/>
          <w:i/>
          <w:noProof/>
          <w:sz w:val="28"/>
        </w:rPr>
        <w:fldChar w:fldCharType="end"/>
      </w:r>
    </w:p>
    <w:p w14:paraId="7CB45193" w14:textId="77777777" w:rsidR="001E41F3" w:rsidRDefault="00814B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4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4B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A4A87" w:rsidR="001E41F3" w:rsidRPr="00410371" w:rsidRDefault="00814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4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8EA7D0" w:rsidR="00F25D98" w:rsidRDefault="006A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A9CD1" w:rsidR="00F25D98" w:rsidRDefault="006A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4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28.554 Correct reference and fix void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4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Germany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AEFBE" w:rsidR="001E41F3" w:rsidRDefault="006A7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14BA2">
              <w:fldChar w:fldCharType="begin"/>
            </w:r>
            <w:r w:rsidR="00814BA2">
              <w:instrText xml:space="preserve"> DOCPROPERTY  SourceIfTsg  \* MERGEFORMAT </w:instrText>
            </w:r>
            <w:r w:rsidR="00814BA2">
              <w:fldChar w:fldCharType="separate"/>
            </w:r>
            <w:r w:rsidR="00814B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4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14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3F262" w:rsidR="001E41F3" w:rsidRPr="006C57A4" w:rsidRDefault="00EC532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4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A1A47" w:rsidR="00B65765" w:rsidRDefault="00FC17F4" w:rsidP="0093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</w:t>
            </w:r>
            <w:r w:rsidR="00650594">
              <w:rPr>
                <w:noProof/>
              </w:rPr>
              <w:t xml:space="preserve">the definition of </w:t>
            </w:r>
            <w:r>
              <w:rPr>
                <w:noProof/>
              </w:rPr>
              <w:t xml:space="preserve">KPI </w:t>
            </w:r>
            <w:r w:rsidR="00650594">
              <w:rPr>
                <w:noProof/>
              </w:rPr>
              <w:t>categories is captured in</w:t>
            </w:r>
            <w:r>
              <w:rPr>
                <w:noProof/>
              </w:rPr>
              <w:t xml:space="preserve"> [2]. </w:t>
            </w:r>
            <w:r w:rsidR="00C70E2C">
              <w:rPr>
                <w:noProof/>
              </w:rPr>
              <w:t xml:space="preserve">However, </w:t>
            </w:r>
            <w:r w:rsidR="001C4194">
              <w:rPr>
                <w:noProof/>
              </w:rPr>
              <w:t>t</w:t>
            </w:r>
            <w:r w:rsidR="00C70E2C">
              <w:rPr>
                <w:noProof/>
              </w:rPr>
              <w:t>hese categories are defined in [3] instead</w:t>
            </w:r>
            <w:r w:rsidR="00B65765">
              <w:rPr>
                <w:noProof/>
              </w:rPr>
              <w:t xml:space="preserve">. </w:t>
            </w:r>
            <w:r w:rsidR="001C4194">
              <w:rPr>
                <w:noProof/>
              </w:rPr>
              <w:t xml:space="preserve">Actually, when </w:t>
            </w:r>
            <w:r w:rsidR="00650594">
              <w:rPr>
                <w:noProof/>
              </w:rPr>
              <w:t>lo</w:t>
            </w:r>
            <w:r w:rsidR="00B65765">
              <w:rPr>
                <w:noProof/>
              </w:rPr>
              <w:t xml:space="preserve">oking at clause 2, one can easily realize that [2] is a void reference.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1D8B1F" w:rsidR="001C4194" w:rsidRDefault="001C4194" w:rsidP="0093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80597" w:rsidR="00951A77" w:rsidRDefault="00951A77" w:rsidP="0093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1491E" w:rsidR="001E41F3" w:rsidRDefault="006C5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728D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978D5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FD70ED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E1FD01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B5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AB8" w14:paraId="7615E187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80CF4" w14:textId="77777777" w:rsidR="001E0AB8" w:rsidRDefault="001E0AB8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B526E09" w14:textId="77777777" w:rsidR="009E42E4" w:rsidRDefault="009E42E4">
      <w:pPr>
        <w:rPr>
          <w:noProof/>
        </w:rPr>
      </w:pPr>
    </w:p>
    <w:p w14:paraId="0F338388" w14:textId="77777777" w:rsidR="00B55B57" w:rsidRPr="003D224E" w:rsidRDefault="00B55B57" w:rsidP="00B55B57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49A06B" w14:textId="77777777" w:rsidR="00B55B57" w:rsidRPr="003D224E" w:rsidRDefault="00B55B57" w:rsidP="00B55B57">
      <w:r w:rsidRPr="003D224E">
        <w:t>The following documents contain provisions which, through reference in this text, constitute provisions of the present document.</w:t>
      </w:r>
    </w:p>
    <w:p w14:paraId="119C0290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291B120D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0E9037FF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4DC0D8C0" w14:textId="77777777" w:rsidR="00B55B57" w:rsidRPr="003D224E" w:rsidRDefault="00B55B57" w:rsidP="00B55B57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7A48108B" w14:textId="77777777" w:rsidR="00B55B57" w:rsidRPr="003D224E" w:rsidRDefault="00B55B57" w:rsidP="00B55B57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9AF99AF" w14:textId="77777777" w:rsidR="00B55B57" w:rsidRPr="003D224E" w:rsidRDefault="00B55B57" w:rsidP="00B55B57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20A7ABB6" w14:textId="77777777" w:rsidR="00B55B57" w:rsidRDefault="00B55B57" w:rsidP="00B55B57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5B73367D" w14:textId="77777777" w:rsidR="00B55B57" w:rsidRDefault="00B55B57" w:rsidP="00B55B57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DFE3D49" w14:textId="77777777" w:rsidR="00B55B57" w:rsidRDefault="00B55B57" w:rsidP="00B55B5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4D821E97" w14:textId="77777777" w:rsidR="00B55B57" w:rsidRDefault="00B55B57" w:rsidP="00B55B57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13DC777A" w14:textId="77777777" w:rsidR="00B55B57" w:rsidRDefault="00B55B57" w:rsidP="00B55B57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0BE03706" w14:textId="77777777" w:rsidR="00B55B57" w:rsidRPr="006F4637" w:rsidRDefault="00B55B57" w:rsidP="00B55B57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33ABA165" w14:textId="77777777" w:rsidR="00B55B57" w:rsidRDefault="00B55B57" w:rsidP="00B55B57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 w:rsidRPr="00A67BAC">
        <w:t xml:space="preserve"> </w:t>
      </w:r>
      <w:r w:rsidRPr="00A67BAC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5B6CB7" w14:textId="77777777" w:rsidR="00B55B57" w:rsidRDefault="00B55B57" w:rsidP="00B55B57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00669E32" w14:textId="77777777" w:rsidR="00B55B57" w:rsidRDefault="00B55B57" w:rsidP="00B55B57">
      <w:pPr>
        <w:pStyle w:val="EX"/>
      </w:pPr>
      <w:r>
        <w:rPr>
          <w:rFonts w:eastAsia="SimSun"/>
        </w:rPr>
        <w:t>[</w:t>
      </w:r>
      <w:r w:rsidRPr="003C2255">
        <w:rPr>
          <w:rFonts w:eastAsia="SimSun"/>
        </w:rPr>
        <w:t>12]</w:t>
      </w:r>
      <w:r w:rsidRPr="003C2255">
        <w:rPr>
          <w:rFonts w:eastAsia="SimSun"/>
        </w:rPr>
        <w:tab/>
        <w:t>3GPP TS 38.314: "NR; layer 2 measurements".</w:t>
      </w:r>
    </w:p>
    <w:p w14:paraId="7BCFA559" w14:textId="77777777" w:rsidR="00B55B57" w:rsidRDefault="00B55B57" w:rsidP="00B55B57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68074895" w14:textId="77777777" w:rsidR="00B55B57" w:rsidRPr="003D224E" w:rsidRDefault="00B55B57" w:rsidP="00B55B57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0C5AE19B" w14:textId="77777777" w:rsidR="009E42E4" w:rsidRDefault="009E42E4">
      <w:pPr>
        <w:rPr>
          <w:noProof/>
        </w:rPr>
      </w:pPr>
    </w:p>
    <w:p w14:paraId="56B2520F" w14:textId="77777777" w:rsidR="00136D18" w:rsidRPr="003D224E" w:rsidRDefault="00136D18" w:rsidP="00136D18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202E5B0" w14:textId="77777777" w:rsidR="00136D18" w:rsidRPr="003D224E" w:rsidRDefault="00136D18" w:rsidP="00136D18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325B6B" w14:textId="74149270" w:rsidR="00136D18" w:rsidRPr="003D224E" w:rsidDel="00F36399" w:rsidRDefault="00136D18" w:rsidP="00136D18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 w:rsidR="00F36399"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7A4C2848" w14:textId="77777777" w:rsidR="00136D18" w:rsidRDefault="00136D18">
      <w:pPr>
        <w:rPr>
          <w:noProof/>
        </w:rPr>
      </w:pPr>
    </w:p>
    <w:p w14:paraId="11DF7B80" w14:textId="77777777" w:rsidR="00B777D9" w:rsidRDefault="00B777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7D9" w14:paraId="2B2D4A93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2A76A" w14:textId="77777777" w:rsidR="00B777D9" w:rsidRDefault="00B777D9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7D4B2ECA" w14:textId="77777777" w:rsidR="00B777D9" w:rsidRDefault="00B777D9">
      <w:pPr>
        <w:rPr>
          <w:noProof/>
        </w:rPr>
      </w:pPr>
    </w:p>
    <w:sectPr w:rsidR="00B777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D2828" w14:textId="77777777" w:rsidR="00455970" w:rsidRDefault="00455970">
      <w:r>
        <w:separator/>
      </w:r>
    </w:p>
  </w:endnote>
  <w:endnote w:type="continuationSeparator" w:id="0">
    <w:p w14:paraId="6CFC3AE9" w14:textId="77777777" w:rsidR="00455970" w:rsidRDefault="0045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DDD6C" w14:textId="77777777" w:rsidR="00455970" w:rsidRDefault="00455970">
      <w:r>
        <w:separator/>
      </w:r>
    </w:p>
  </w:footnote>
  <w:footnote w:type="continuationSeparator" w:id="0">
    <w:p w14:paraId="61DFC16F" w14:textId="77777777" w:rsidR="00455970" w:rsidRDefault="0045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5805878">
    <w:abstractNumId w:val="0"/>
  </w:num>
  <w:num w:numId="2" w16cid:durableId="1809198868">
    <w:abstractNumId w:val="1"/>
  </w:num>
  <w:num w:numId="3" w16cid:durableId="234093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5D"/>
    <w:rsid w:val="000A6394"/>
    <w:rsid w:val="000B7FED"/>
    <w:rsid w:val="000C038A"/>
    <w:rsid w:val="000C6598"/>
    <w:rsid w:val="000D44B3"/>
    <w:rsid w:val="00136D18"/>
    <w:rsid w:val="00145D43"/>
    <w:rsid w:val="00192C46"/>
    <w:rsid w:val="001A08B3"/>
    <w:rsid w:val="001A2CA0"/>
    <w:rsid w:val="001A7B60"/>
    <w:rsid w:val="001B52F0"/>
    <w:rsid w:val="001B7A65"/>
    <w:rsid w:val="001C4194"/>
    <w:rsid w:val="001E0AB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970"/>
    <w:rsid w:val="004B75B7"/>
    <w:rsid w:val="0051580D"/>
    <w:rsid w:val="00547111"/>
    <w:rsid w:val="00577D33"/>
    <w:rsid w:val="00592D74"/>
    <w:rsid w:val="005E2C44"/>
    <w:rsid w:val="00603EDC"/>
    <w:rsid w:val="0062049E"/>
    <w:rsid w:val="00621188"/>
    <w:rsid w:val="006257ED"/>
    <w:rsid w:val="00650594"/>
    <w:rsid w:val="00665C47"/>
    <w:rsid w:val="00695808"/>
    <w:rsid w:val="006A7907"/>
    <w:rsid w:val="006B46FB"/>
    <w:rsid w:val="006C57A4"/>
    <w:rsid w:val="006D4A01"/>
    <w:rsid w:val="006E0A7C"/>
    <w:rsid w:val="006E21FB"/>
    <w:rsid w:val="006F2D8C"/>
    <w:rsid w:val="007176FF"/>
    <w:rsid w:val="00792342"/>
    <w:rsid w:val="007977A8"/>
    <w:rsid w:val="007B512A"/>
    <w:rsid w:val="007C2097"/>
    <w:rsid w:val="007D6A07"/>
    <w:rsid w:val="007F7259"/>
    <w:rsid w:val="00803BC1"/>
    <w:rsid w:val="008040A8"/>
    <w:rsid w:val="00814BA2"/>
    <w:rsid w:val="008279FA"/>
    <w:rsid w:val="008626E7"/>
    <w:rsid w:val="00870EE7"/>
    <w:rsid w:val="008863B9"/>
    <w:rsid w:val="008A45A6"/>
    <w:rsid w:val="008F3789"/>
    <w:rsid w:val="008F686C"/>
    <w:rsid w:val="009148DE"/>
    <w:rsid w:val="009304DD"/>
    <w:rsid w:val="00941E30"/>
    <w:rsid w:val="00951A77"/>
    <w:rsid w:val="009777D9"/>
    <w:rsid w:val="00990752"/>
    <w:rsid w:val="00991B88"/>
    <w:rsid w:val="009A5753"/>
    <w:rsid w:val="009A579D"/>
    <w:rsid w:val="009B6DF5"/>
    <w:rsid w:val="009E3297"/>
    <w:rsid w:val="009E42E4"/>
    <w:rsid w:val="009F734F"/>
    <w:rsid w:val="00A246B6"/>
    <w:rsid w:val="00A47E70"/>
    <w:rsid w:val="00A50CF0"/>
    <w:rsid w:val="00A728D9"/>
    <w:rsid w:val="00A7671C"/>
    <w:rsid w:val="00AA2CBC"/>
    <w:rsid w:val="00AC5820"/>
    <w:rsid w:val="00AD1CD8"/>
    <w:rsid w:val="00B258BB"/>
    <w:rsid w:val="00B55B57"/>
    <w:rsid w:val="00B65765"/>
    <w:rsid w:val="00B67B97"/>
    <w:rsid w:val="00B777D9"/>
    <w:rsid w:val="00B968C8"/>
    <w:rsid w:val="00BA0083"/>
    <w:rsid w:val="00BA3EC5"/>
    <w:rsid w:val="00BA51D9"/>
    <w:rsid w:val="00BB4395"/>
    <w:rsid w:val="00BB5DFC"/>
    <w:rsid w:val="00BD279D"/>
    <w:rsid w:val="00BD6BB8"/>
    <w:rsid w:val="00C66BA2"/>
    <w:rsid w:val="00C70E2C"/>
    <w:rsid w:val="00C95985"/>
    <w:rsid w:val="00CC5026"/>
    <w:rsid w:val="00CC68D0"/>
    <w:rsid w:val="00D03F9A"/>
    <w:rsid w:val="00D06D51"/>
    <w:rsid w:val="00D24991"/>
    <w:rsid w:val="00D50255"/>
    <w:rsid w:val="00D66520"/>
    <w:rsid w:val="00D93384"/>
    <w:rsid w:val="00D94DA6"/>
    <w:rsid w:val="00DE34CF"/>
    <w:rsid w:val="00E0174B"/>
    <w:rsid w:val="00E11D49"/>
    <w:rsid w:val="00E13F3D"/>
    <w:rsid w:val="00E34898"/>
    <w:rsid w:val="00E60F3C"/>
    <w:rsid w:val="00EA4D25"/>
    <w:rsid w:val="00EB09B7"/>
    <w:rsid w:val="00EC5323"/>
    <w:rsid w:val="00EE7D7C"/>
    <w:rsid w:val="00F2073C"/>
    <w:rsid w:val="00F25D98"/>
    <w:rsid w:val="00F300FB"/>
    <w:rsid w:val="00F30B91"/>
    <w:rsid w:val="00F36399"/>
    <w:rsid w:val="00F502C9"/>
    <w:rsid w:val="00FB6386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6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3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3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55B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556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1900-01-01T00:14:00Z</cp:lastPrinted>
  <dcterms:created xsi:type="dcterms:W3CDTF">2023-08-07T17:26:00Z</dcterms:created>
  <dcterms:modified xsi:type="dcterms:W3CDTF">2023-09-02T13:57:00Z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S5-235178</vt:lpwstr>
  </property>
  <property fmtid="{D5CDD505-2E9C-101B-9397-08002B2CF9AE}" pid="10" name="Spec#">
    <vt:lpwstr>28.554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Rel-18</vt:lpwstr>
  </property>
</Properties>
</file>